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4D2A63F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7254DE6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4056CD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490A4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1B93E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0E6306" w:rsidRPr="00F45CAD" w14:paraId="308E697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E4EB9" w14:textId="77777777" w:rsidR="000E6306" w:rsidRPr="00F45CAD" w:rsidRDefault="000E6306" w:rsidP="000E6306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F0A63" w14:textId="2002F1BE" w:rsidR="000E6306" w:rsidRPr="00F45CAD" w:rsidRDefault="000E6306" w:rsidP="000E6306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0E6306" w:rsidRPr="00F45CAD" w14:paraId="1FDAC4B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7174A4" w14:textId="77777777" w:rsidR="000E6306" w:rsidRPr="00F45CAD" w:rsidRDefault="000E6306" w:rsidP="000E6306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949311" w14:textId="77777777" w:rsidR="000E6306" w:rsidRPr="00F45CAD" w:rsidRDefault="000E6306" w:rsidP="000E6306"/>
        </w:tc>
      </w:tr>
      <w:tr w:rsidR="000E6306" w:rsidRPr="00F45CAD" w14:paraId="21D3962C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B8D27B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F8F27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F63339" w:rsidRPr="00F45CAD" w14:paraId="63D8FC7D" w14:textId="77777777" w:rsidTr="00F277F0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4E901" w14:textId="3B744797" w:rsidR="00F63339" w:rsidRPr="00F45CAD" w:rsidRDefault="00F63339" w:rsidP="00F63339">
            <w:r>
              <w:t>094-041-</w:t>
            </w:r>
            <w:r w:rsidR="003873CD">
              <w:t>31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DBAF19" w14:textId="464202DF" w:rsidR="00F63339" w:rsidRPr="00F45CAD" w:rsidRDefault="0005242E" w:rsidP="00F63339">
            <w:r w:rsidRPr="0005242E">
              <w:rPr>
                <w:rFonts w:cs="Arial"/>
              </w:rPr>
              <w:t>19. Gewerk: Bodenbelagsarbeiten</w:t>
            </w:r>
          </w:p>
        </w:tc>
      </w:tr>
      <w:tr w:rsidR="00F63339" w:rsidRPr="00F45CAD" w14:paraId="45BD876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5B4046" w14:textId="77777777" w:rsidR="00F63339" w:rsidRPr="00F45CAD" w:rsidRDefault="00F63339" w:rsidP="00F63339"/>
        </w:tc>
      </w:tr>
    </w:tbl>
    <w:p w14:paraId="12FF9F29" w14:textId="77777777" w:rsidR="00682D2C" w:rsidRPr="00F45CAD" w:rsidRDefault="00682D2C" w:rsidP="00682D2C"/>
    <w:p w14:paraId="7389923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FBBACF5" w14:textId="77777777" w:rsidR="00682D2C" w:rsidRDefault="00682D2C" w:rsidP="00682D2C"/>
    <w:p w14:paraId="5DE736CD" w14:textId="77777777" w:rsidR="00347F9A" w:rsidRPr="00F45CAD" w:rsidRDefault="00347F9A" w:rsidP="00682D2C"/>
    <w:p w14:paraId="0A2E43C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8F7174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BEB9D1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3D562B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4421E3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2D4ABF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49FB7C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39E85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49433B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490DD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C2CDB3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591FF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462578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E2B08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69C47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6FD7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BC5482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A6D3B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BA301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E0F0F2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99520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CEBD31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A51C13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C5ECC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18F69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B9D5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48613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6E311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5D746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58D490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C6A99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663DBB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FF0021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5C84A9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8378A7B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DC489D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E2DF72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DA2E8A9" w14:textId="77777777" w:rsidR="001A3008" w:rsidRPr="00F45CAD" w:rsidRDefault="001A3008" w:rsidP="00FE40F3"/>
        </w:tc>
      </w:tr>
      <w:tr w:rsidR="001A3008" w:rsidRPr="00F45CAD" w14:paraId="3712112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E8CCE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909A4E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088D88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2A832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66CD2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2B9A594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7FA934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29F99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457D9B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947F122" w14:textId="77777777" w:rsidR="001A3008" w:rsidRPr="00F45CAD" w:rsidRDefault="001A3008" w:rsidP="002D4CA7"/>
        </w:tc>
      </w:tr>
      <w:tr w:rsidR="001A3008" w:rsidRPr="00F45CAD" w14:paraId="44A5C2D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F0A9D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AF720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B6F5E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40453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507BC4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4CF6D6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432E97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62FAC1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DE8970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EF62695" w14:textId="77777777" w:rsidR="001A3008" w:rsidRPr="00F45CAD" w:rsidRDefault="001A3008" w:rsidP="002D4CA7"/>
        </w:tc>
      </w:tr>
      <w:tr w:rsidR="001A3008" w:rsidRPr="00F45CAD" w14:paraId="25C088B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332AB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5FA4F9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CC855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72500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17ECBB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59BD4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AA804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64ACEF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EF1DF4C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0104818" w14:textId="77777777" w:rsidR="001A3008" w:rsidRPr="00F45CAD" w:rsidRDefault="001A3008" w:rsidP="0009665D"/>
        </w:tc>
      </w:tr>
      <w:tr w:rsidR="001A3008" w:rsidRPr="00F45CAD" w14:paraId="300E39E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073F0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09582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D88E1A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744E68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94CD1C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18F8D1" w14:textId="77777777" w:rsidR="001A3008" w:rsidRPr="00F45CAD" w:rsidRDefault="001A3008" w:rsidP="00FF013E">
            <w:pPr>
              <w:jc w:val="center"/>
            </w:pPr>
          </w:p>
        </w:tc>
      </w:tr>
    </w:tbl>
    <w:p w14:paraId="2CCF18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91CE5" w14:textId="77777777" w:rsidR="001F42E8" w:rsidRDefault="001F42E8">
      <w:r>
        <w:separator/>
      </w:r>
    </w:p>
    <w:p w14:paraId="5986499E" w14:textId="77777777" w:rsidR="001F42E8" w:rsidRDefault="001F42E8"/>
    <w:p w14:paraId="0FC316BB" w14:textId="77777777" w:rsidR="001F42E8" w:rsidRDefault="001F42E8"/>
  </w:endnote>
  <w:endnote w:type="continuationSeparator" w:id="0">
    <w:p w14:paraId="57071A76" w14:textId="77777777" w:rsidR="001F42E8" w:rsidRDefault="001F42E8">
      <w:r>
        <w:continuationSeparator/>
      </w:r>
    </w:p>
    <w:p w14:paraId="468EFD2E" w14:textId="77777777" w:rsidR="001F42E8" w:rsidRDefault="001F42E8"/>
    <w:p w14:paraId="76939F28" w14:textId="77777777" w:rsidR="001F42E8" w:rsidRDefault="001F4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A11A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61C929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ADD4D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BCB4E9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919FF58" wp14:editId="1565888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192D4D2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8FB2738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131A5C5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EF9B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D4060" w14:textId="77777777" w:rsidR="001F42E8" w:rsidRDefault="001F42E8">
      <w:r>
        <w:separator/>
      </w:r>
    </w:p>
    <w:p w14:paraId="373B49B0" w14:textId="77777777" w:rsidR="001F42E8" w:rsidRDefault="001F42E8"/>
    <w:p w14:paraId="7886C239" w14:textId="77777777" w:rsidR="001F42E8" w:rsidRDefault="001F42E8"/>
  </w:footnote>
  <w:footnote w:type="continuationSeparator" w:id="0">
    <w:p w14:paraId="000BC177" w14:textId="77777777" w:rsidR="001F42E8" w:rsidRDefault="001F42E8">
      <w:r>
        <w:continuationSeparator/>
      </w:r>
    </w:p>
    <w:p w14:paraId="5E09B31E" w14:textId="77777777" w:rsidR="001F42E8" w:rsidRDefault="001F42E8"/>
    <w:p w14:paraId="35296B47" w14:textId="77777777" w:rsidR="001F42E8" w:rsidRDefault="001F42E8"/>
  </w:footnote>
  <w:footnote w:id="1">
    <w:p w14:paraId="73341176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F8EDB52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E20E" w14:textId="77777777" w:rsidR="00E718D1" w:rsidRDefault="00E718D1"/>
  <w:p w14:paraId="77D40DF9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766D" w14:textId="77777777" w:rsidR="00E718D1" w:rsidRDefault="00E718D1">
    <w:pPr>
      <w:pStyle w:val="Kopfzeile"/>
    </w:pPr>
    <w:r>
      <w:t>234</w:t>
    </w:r>
  </w:p>
  <w:p w14:paraId="48EE071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F4D0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5968990">
    <w:abstractNumId w:val="1"/>
  </w:num>
  <w:num w:numId="2" w16cid:durableId="879126293">
    <w:abstractNumId w:val="5"/>
  </w:num>
  <w:num w:numId="3" w16cid:durableId="1646592900">
    <w:abstractNumId w:val="7"/>
  </w:num>
  <w:num w:numId="4" w16cid:durableId="97911005">
    <w:abstractNumId w:val="16"/>
  </w:num>
  <w:num w:numId="5" w16cid:durableId="1122697484">
    <w:abstractNumId w:val="9"/>
  </w:num>
  <w:num w:numId="6" w16cid:durableId="1313826310">
    <w:abstractNumId w:val="3"/>
  </w:num>
  <w:num w:numId="7" w16cid:durableId="452751239">
    <w:abstractNumId w:val="12"/>
  </w:num>
  <w:num w:numId="8" w16cid:durableId="1978878616">
    <w:abstractNumId w:val="8"/>
  </w:num>
  <w:num w:numId="9" w16cid:durableId="1145665795">
    <w:abstractNumId w:val="15"/>
  </w:num>
  <w:num w:numId="10" w16cid:durableId="404256204">
    <w:abstractNumId w:val="4"/>
  </w:num>
  <w:num w:numId="11" w16cid:durableId="1518619728">
    <w:abstractNumId w:val="11"/>
  </w:num>
  <w:num w:numId="12" w16cid:durableId="442000560">
    <w:abstractNumId w:val="11"/>
  </w:num>
  <w:num w:numId="13" w16cid:durableId="240408222">
    <w:abstractNumId w:val="11"/>
  </w:num>
  <w:num w:numId="14" w16cid:durableId="1047728798">
    <w:abstractNumId w:val="11"/>
  </w:num>
  <w:num w:numId="15" w16cid:durableId="341664840">
    <w:abstractNumId w:val="11"/>
  </w:num>
  <w:num w:numId="16" w16cid:durableId="1403068579">
    <w:abstractNumId w:val="2"/>
  </w:num>
  <w:num w:numId="17" w16cid:durableId="1705211078">
    <w:abstractNumId w:val="2"/>
  </w:num>
  <w:num w:numId="18" w16cid:durableId="934047674">
    <w:abstractNumId w:val="14"/>
  </w:num>
  <w:num w:numId="19" w16cid:durableId="1263681779">
    <w:abstractNumId w:val="13"/>
  </w:num>
  <w:num w:numId="20" w16cid:durableId="1677079291">
    <w:abstractNumId w:val="10"/>
  </w:num>
  <w:num w:numId="21" w16cid:durableId="730615954">
    <w:abstractNumId w:val="6"/>
  </w:num>
  <w:num w:numId="22" w16cid:durableId="160892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5242E"/>
    <w:rsid w:val="0006675C"/>
    <w:rsid w:val="00071A39"/>
    <w:rsid w:val="00075D69"/>
    <w:rsid w:val="00081305"/>
    <w:rsid w:val="000848E7"/>
    <w:rsid w:val="0009665D"/>
    <w:rsid w:val="000A42AA"/>
    <w:rsid w:val="000B1B2C"/>
    <w:rsid w:val="000B5165"/>
    <w:rsid w:val="000D7C50"/>
    <w:rsid w:val="000E6306"/>
    <w:rsid w:val="001028D9"/>
    <w:rsid w:val="00104D96"/>
    <w:rsid w:val="00106076"/>
    <w:rsid w:val="00127C79"/>
    <w:rsid w:val="001352E2"/>
    <w:rsid w:val="001426F7"/>
    <w:rsid w:val="001922DE"/>
    <w:rsid w:val="001A3008"/>
    <w:rsid w:val="001A6205"/>
    <w:rsid w:val="001B705C"/>
    <w:rsid w:val="001C3E5C"/>
    <w:rsid w:val="001C509D"/>
    <w:rsid w:val="001E0C92"/>
    <w:rsid w:val="001F42E8"/>
    <w:rsid w:val="001F47CC"/>
    <w:rsid w:val="0022526F"/>
    <w:rsid w:val="00236410"/>
    <w:rsid w:val="002517FD"/>
    <w:rsid w:val="0025198E"/>
    <w:rsid w:val="00256837"/>
    <w:rsid w:val="00263542"/>
    <w:rsid w:val="00264442"/>
    <w:rsid w:val="002748DF"/>
    <w:rsid w:val="00286D8C"/>
    <w:rsid w:val="00287F5F"/>
    <w:rsid w:val="00296A4B"/>
    <w:rsid w:val="002C0F7B"/>
    <w:rsid w:val="002C403D"/>
    <w:rsid w:val="002D4CA7"/>
    <w:rsid w:val="002E1493"/>
    <w:rsid w:val="002E22FB"/>
    <w:rsid w:val="002E4302"/>
    <w:rsid w:val="002F2EC8"/>
    <w:rsid w:val="002F4952"/>
    <w:rsid w:val="00327698"/>
    <w:rsid w:val="00343119"/>
    <w:rsid w:val="00347F9A"/>
    <w:rsid w:val="00352BE9"/>
    <w:rsid w:val="003552CC"/>
    <w:rsid w:val="00355C7F"/>
    <w:rsid w:val="00384F33"/>
    <w:rsid w:val="003873CD"/>
    <w:rsid w:val="003A2123"/>
    <w:rsid w:val="003A362C"/>
    <w:rsid w:val="003A36E9"/>
    <w:rsid w:val="003D3E99"/>
    <w:rsid w:val="003E1E3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60CB1"/>
    <w:rsid w:val="00566914"/>
    <w:rsid w:val="00573601"/>
    <w:rsid w:val="00574488"/>
    <w:rsid w:val="00576C66"/>
    <w:rsid w:val="005A4489"/>
    <w:rsid w:val="005B08F4"/>
    <w:rsid w:val="005C301C"/>
    <w:rsid w:val="005C41DA"/>
    <w:rsid w:val="005D6968"/>
    <w:rsid w:val="005F32A5"/>
    <w:rsid w:val="005F33DD"/>
    <w:rsid w:val="005F41CD"/>
    <w:rsid w:val="005F6EC5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93AF1"/>
    <w:rsid w:val="006951E6"/>
    <w:rsid w:val="006A5AED"/>
    <w:rsid w:val="006A66F3"/>
    <w:rsid w:val="006B7CF1"/>
    <w:rsid w:val="006D70A3"/>
    <w:rsid w:val="006F796F"/>
    <w:rsid w:val="00724CA7"/>
    <w:rsid w:val="00734EDE"/>
    <w:rsid w:val="007359C9"/>
    <w:rsid w:val="00744C5B"/>
    <w:rsid w:val="007633C2"/>
    <w:rsid w:val="00763D9F"/>
    <w:rsid w:val="0077490E"/>
    <w:rsid w:val="00780F70"/>
    <w:rsid w:val="0078194F"/>
    <w:rsid w:val="00782E76"/>
    <w:rsid w:val="0078695C"/>
    <w:rsid w:val="007B55F8"/>
    <w:rsid w:val="007E5172"/>
    <w:rsid w:val="007E61DB"/>
    <w:rsid w:val="0081723D"/>
    <w:rsid w:val="00873F0B"/>
    <w:rsid w:val="008B1F06"/>
    <w:rsid w:val="008B3D34"/>
    <w:rsid w:val="008B77DC"/>
    <w:rsid w:val="008D764D"/>
    <w:rsid w:val="008F52AA"/>
    <w:rsid w:val="008F6547"/>
    <w:rsid w:val="00910F0B"/>
    <w:rsid w:val="00915ED7"/>
    <w:rsid w:val="009438AA"/>
    <w:rsid w:val="00962412"/>
    <w:rsid w:val="0097166A"/>
    <w:rsid w:val="009769C9"/>
    <w:rsid w:val="009A0DD6"/>
    <w:rsid w:val="009A3215"/>
    <w:rsid w:val="009A33B4"/>
    <w:rsid w:val="009C14BE"/>
    <w:rsid w:val="009C7942"/>
    <w:rsid w:val="00A00872"/>
    <w:rsid w:val="00A069F8"/>
    <w:rsid w:val="00A113E1"/>
    <w:rsid w:val="00A23DED"/>
    <w:rsid w:val="00A35166"/>
    <w:rsid w:val="00A47DB2"/>
    <w:rsid w:val="00A5084B"/>
    <w:rsid w:val="00A62D54"/>
    <w:rsid w:val="00A7298F"/>
    <w:rsid w:val="00A75824"/>
    <w:rsid w:val="00A90C84"/>
    <w:rsid w:val="00AA1EC8"/>
    <w:rsid w:val="00AB4B05"/>
    <w:rsid w:val="00AC56D5"/>
    <w:rsid w:val="00AC7F2D"/>
    <w:rsid w:val="00AD1B1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75367"/>
    <w:rsid w:val="00B96ADB"/>
    <w:rsid w:val="00BA5E42"/>
    <w:rsid w:val="00BC66CE"/>
    <w:rsid w:val="00BD357E"/>
    <w:rsid w:val="00BE154D"/>
    <w:rsid w:val="00C101BF"/>
    <w:rsid w:val="00C21355"/>
    <w:rsid w:val="00C246AC"/>
    <w:rsid w:val="00C26124"/>
    <w:rsid w:val="00C2678D"/>
    <w:rsid w:val="00C30192"/>
    <w:rsid w:val="00C36A76"/>
    <w:rsid w:val="00C4120A"/>
    <w:rsid w:val="00C43A84"/>
    <w:rsid w:val="00C764C5"/>
    <w:rsid w:val="00C81D28"/>
    <w:rsid w:val="00C83411"/>
    <w:rsid w:val="00C96E57"/>
    <w:rsid w:val="00CA0278"/>
    <w:rsid w:val="00CB1560"/>
    <w:rsid w:val="00CC3222"/>
    <w:rsid w:val="00CC5DF1"/>
    <w:rsid w:val="00CD54C7"/>
    <w:rsid w:val="00CF0058"/>
    <w:rsid w:val="00CF64C4"/>
    <w:rsid w:val="00D02171"/>
    <w:rsid w:val="00D05C74"/>
    <w:rsid w:val="00D50F0F"/>
    <w:rsid w:val="00D6072E"/>
    <w:rsid w:val="00D86C81"/>
    <w:rsid w:val="00D877D4"/>
    <w:rsid w:val="00D925E7"/>
    <w:rsid w:val="00DA276D"/>
    <w:rsid w:val="00DB6573"/>
    <w:rsid w:val="00DB65E1"/>
    <w:rsid w:val="00DB6C0D"/>
    <w:rsid w:val="00DC2EA6"/>
    <w:rsid w:val="00DC7E08"/>
    <w:rsid w:val="00DD02F2"/>
    <w:rsid w:val="00DD3958"/>
    <w:rsid w:val="00DD5025"/>
    <w:rsid w:val="00DE2F64"/>
    <w:rsid w:val="00DE420C"/>
    <w:rsid w:val="00DF1BA7"/>
    <w:rsid w:val="00DF4D8C"/>
    <w:rsid w:val="00E02FAA"/>
    <w:rsid w:val="00E1197E"/>
    <w:rsid w:val="00E322E9"/>
    <w:rsid w:val="00E5479C"/>
    <w:rsid w:val="00E55F43"/>
    <w:rsid w:val="00E578EB"/>
    <w:rsid w:val="00E6087B"/>
    <w:rsid w:val="00E718D1"/>
    <w:rsid w:val="00E72006"/>
    <w:rsid w:val="00E85EBB"/>
    <w:rsid w:val="00EA10EB"/>
    <w:rsid w:val="00EC7AED"/>
    <w:rsid w:val="00ED30CB"/>
    <w:rsid w:val="00F133C2"/>
    <w:rsid w:val="00F21669"/>
    <w:rsid w:val="00F270FE"/>
    <w:rsid w:val="00F32C49"/>
    <w:rsid w:val="00F63339"/>
    <w:rsid w:val="00F65772"/>
    <w:rsid w:val="00F92CF7"/>
    <w:rsid w:val="00FA0151"/>
    <w:rsid w:val="00FA0CAD"/>
    <w:rsid w:val="00FA4334"/>
    <w:rsid w:val="00FA78D5"/>
    <w:rsid w:val="00FB16AA"/>
    <w:rsid w:val="00FB37F2"/>
    <w:rsid w:val="00FC0982"/>
    <w:rsid w:val="00FC1057"/>
    <w:rsid w:val="00FC2620"/>
    <w:rsid w:val="00FC4810"/>
    <w:rsid w:val="00FD18F3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51DE7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0E630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124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Petra Bachmann</cp:lastModifiedBy>
  <cp:revision>25</cp:revision>
  <cp:lastPrinted>2010-02-09T14:26:00Z</cp:lastPrinted>
  <dcterms:created xsi:type="dcterms:W3CDTF">2017-12-07T12:06:00Z</dcterms:created>
  <dcterms:modified xsi:type="dcterms:W3CDTF">2026-07-14T12:20:00Z</dcterms:modified>
</cp:coreProperties>
</file>